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472" w:rsidRPr="00B173B0" w:rsidRDefault="00154472" w:rsidP="001544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73B0">
        <w:rPr>
          <w:rFonts w:ascii="Times New Roman" w:hAnsi="Times New Roman" w:cs="Times New Roman"/>
          <w:sz w:val="24"/>
          <w:szCs w:val="24"/>
          <w:u w:val="single"/>
        </w:rPr>
        <w:t>John CHAUMBERLEYN</w:t>
      </w:r>
      <w:r w:rsidRPr="00B173B0">
        <w:rPr>
          <w:rFonts w:ascii="Times New Roman" w:hAnsi="Times New Roman" w:cs="Times New Roman"/>
          <w:sz w:val="24"/>
          <w:szCs w:val="24"/>
        </w:rPr>
        <w:t xml:space="preserve">       (fl.1475)</w:t>
      </w:r>
    </w:p>
    <w:p w:rsidR="00154472" w:rsidRPr="00B173B0" w:rsidRDefault="00154472" w:rsidP="001544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73B0">
        <w:rPr>
          <w:rFonts w:ascii="Times New Roman" w:hAnsi="Times New Roman" w:cs="Times New Roman"/>
          <w:sz w:val="24"/>
          <w:szCs w:val="24"/>
        </w:rPr>
        <w:t>Rector of the church of St.Mary, Surlingham, Norfolk.</w:t>
      </w:r>
    </w:p>
    <w:p w:rsidR="00154472" w:rsidRPr="00B173B0" w:rsidRDefault="00154472" w:rsidP="001544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4472" w:rsidRPr="00B173B0" w:rsidRDefault="00154472" w:rsidP="001544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4472" w:rsidRPr="00B173B0" w:rsidRDefault="00154472" w:rsidP="001544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73B0">
        <w:rPr>
          <w:rFonts w:ascii="Times New Roman" w:hAnsi="Times New Roman" w:cs="Times New Roman"/>
          <w:sz w:val="24"/>
          <w:szCs w:val="24"/>
        </w:rPr>
        <w:tab/>
        <w:t>1475</w:t>
      </w:r>
      <w:r w:rsidRPr="00B173B0"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154472" w:rsidRPr="00B173B0" w:rsidRDefault="00154472" w:rsidP="00154472">
      <w:pPr>
        <w:ind w:left="1440" w:hanging="720"/>
      </w:pPr>
      <w:r w:rsidRPr="00B173B0">
        <w:tab/>
        <w:t>(“An Essay Towards a Topographical History of the County of Norfolk” vol.5 pp.462-70  Francis Blomefield)</w:t>
      </w:r>
    </w:p>
    <w:p w:rsidR="00154472" w:rsidRPr="00B173B0" w:rsidRDefault="00154472" w:rsidP="00154472"/>
    <w:p w:rsidR="00154472" w:rsidRPr="00B173B0" w:rsidRDefault="00154472" w:rsidP="00154472"/>
    <w:p w:rsidR="00154472" w:rsidRPr="00B173B0" w:rsidRDefault="00154472" w:rsidP="0015447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173B0">
        <w:rPr>
          <w:rFonts w:ascii="Times New Roman" w:hAnsi="Times New Roman" w:cs="Times New Roman"/>
          <w:sz w:val="24"/>
          <w:szCs w:val="24"/>
        </w:rPr>
        <w:t>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472" w:rsidRDefault="00154472" w:rsidP="00564E3C">
      <w:r>
        <w:separator/>
      </w:r>
    </w:p>
  </w:endnote>
  <w:endnote w:type="continuationSeparator" w:id="0">
    <w:p w:rsidR="00154472" w:rsidRDefault="00154472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4472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472" w:rsidRDefault="00154472" w:rsidP="00564E3C">
      <w:r>
        <w:separator/>
      </w:r>
    </w:p>
  </w:footnote>
  <w:footnote w:type="continuationSeparator" w:id="0">
    <w:p w:rsidR="00154472" w:rsidRDefault="00154472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472"/>
    <w:rsid w:val="0015447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15F11E-DE40-4E0B-A9C5-6F7AA564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47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2016-01-07T19:50:00Z</dcterms:created>
  <dcterms:modified xsi:type="dcterms:W3CDTF">2016-01-07T19:50:00Z</dcterms:modified>
</cp:coreProperties>
</file>